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194713AD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2C06BC">
        <w:rPr>
          <w:rFonts w:cs="Arial"/>
          <w:b/>
          <w:color w:val="2F5496" w:themeColor="accent5" w:themeShade="BF"/>
          <w:sz w:val="36"/>
          <w:szCs w:val="32"/>
        </w:rPr>
        <w:t>Guia XML - Mensagem CC456A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05D914BB" w14:textId="56464527" w:rsidR="006938FA" w:rsidRDefault="00670C17" w:rsidP="007A4B9F">
      <w:pPr>
        <w:ind w:left="3969"/>
        <w:rPr>
          <w:noProof/>
          <w:lang w:eastAsia="pt-PT"/>
        </w:rPr>
      </w:pPr>
      <w:r w:rsidRPr="00670C17">
        <w:rPr>
          <w:rFonts w:cs="Arial"/>
          <w:b/>
          <w:color w:val="2F5496" w:themeColor="accent5" w:themeShade="BF"/>
          <w:sz w:val="28"/>
          <w:szCs w:val="24"/>
        </w:rPr>
        <w:t>Rejeição do Pedido</w:t>
      </w:r>
    </w:p>
    <w:p w14:paraId="087ED121" w14:textId="4470CD8B" w:rsidR="00A41D97" w:rsidRDefault="00A41D97" w:rsidP="007A4B9F">
      <w:pPr>
        <w:ind w:left="3969"/>
        <w:rPr>
          <w:noProof/>
          <w:lang w:eastAsia="pt-PT"/>
        </w:rPr>
      </w:pPr>
    </w:p>
    <w:p w14:paraId="368A1C36" w14:textId="6B690327" w:rsidR="00670C17" w:rsidRDefault="00670C17" w:rsidP="007A4B9F">
      <w:pPr>
        <w:ind w:left="3969"/>
        <w:rPr>
          <w:noProof/>
          <w:lang w:eastAsia="pt-PT"/>
        </w:rPr>
      </w:pPr>
    </w:p>
    <w:p w14:paraId="36AAF092" w14:textId="77777777" w:rsidR="00670C17" w:rsidRDefault="00670C17" w:rsidP="007A4B9F">
      <w:pPr>
        <w:ind w:left="3969"/>
        <w:rPr>
          <w:noProof/>
          <w:lang w:eastAsia="pt-PT"/>
        </w:rPr>
      </w:pPr>
    </w:p>
    <w:p w14:paraId="3BA2FB04" w14:textId="77777777" w:rsidR="00A41D97" w:rsidRDefault="00A41D97" w:rsidP="007A4B9F">
      <w:pPr>
        <w:ind w:left="3969"/>
        <w:rPr>
          <w:noProof/>
          <w:lang w:eastAsia="pt-PT"/>
        </w:rPr>
      </w:pPr>
    </w:p>
    <w:p w14:paraId="27CE207B" w14:textId="2A04E41F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B46756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000000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5F502B49" w:rsidR="006A2AFC" w:rsidRDefault="00000000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2C06BC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0750CE62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237D6F04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237D6F04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237D6F04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064ECA1" w:rsidR="00CE079E" w:rsidRPr="004176AD" w:rsidRDefault="002C06BC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D75C7F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D75C7F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237D6F04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676C0476" w:rsidR="00CE079E" w:rsidRPr="004176AD" w:rsidRDefault="002C06BC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254370EF" w:rsidR="00CE079E" w:rsidRPr="004176AD" w:rsidRDefault="00D75C7F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441F61C2" w14:textId="589027A0" w:rsidR="002C06BC" w:rsidRPr="002C06BC" w:rsidRDefault="002C06BC" w:rsidP="237D6F04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Alterações realizadas à descrição dos </w:t>
            </w:r>
            <w:proofErr w:type="spellStart"/>
            <w:r w:rsidRPr="237D6F04">
              <w:rPr>
                <w:rFonts w:cs="Arial"/>
                <w:color w:val="000000" w:themeColor="text1"/>
                <w:sz w:val="18"/>
                <w:szCs w:val="18"/>
              </w:rPr>
              <w:t>ED´s</w:t>
            </w:r>
            <w:proofErr w:type="spellEnd"/>
            <w:r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 no 'GRUPOS E DADOS':</w:t>
            </w:r>
          </w:p>
          <w:p w14:paraId="02F61D42" w14:textId="0698CB61" w:rsidR="002C06BC" w:rsidRPr="002C06BC" w:rsidRDefault="237D6F04" w:rsidP="237D6F04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2C06BC" w:rsidRPr="237D6F04">
              <w:rPr>
                <w:rFonts w:cs="Arial"/>
                <w:color w:val="000000" w:themeColor="text1"/>
                <w:sz w:val="18"/>
                <w:szCs w:val="18"/>
              </w:rPr>
              <w:t>'Erro Funcional' para 'Erro funcional'.</w:t>
            </w:r>
          </w:p>
          <w:p w14:paraId="36CD0EEC" w14:textId="56AB0D73" w:rsidR="002C06BC" w:rsidRPr="002C06BC" w:rsidRDefault="4D8F6516" w:rsidP="237D6F04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2C06BC"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'Data e Hora de rejeição' </w:t>
            </w:r>
            <w:r w:rsidR="1466B9D1" w:rsidRPr="237D6F04">
              <w:rPr>
                <w:rFonts w:cs="Arial"/>
                <w:color w:val="000000" w:themeColor="text1"/>
                <w:sz w:val="18"/>
                <w:szCs w:val="18"/>
              </w:rPr>
              <w:t>para</w:t>
            </w:r>
            <w:r w:rsidR="002C06BC"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 'Data e hora de rejeição'.</w:t>
            </w:r>
          </w:p>
          <w:p w14:paraId="73C23213" w14:textId="77777777" w:rsidR="002C06BC" w:rsidRPr="002C06BC" w:rsidRDefault="002C06BC" w:rsidP="002C06BC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C07F889" w14:textId="77777777" w:rsidR="002C06BC" w:rsidRPr="002C06BC" w:rsidRDefault="002C06BC" w:rsidP="002C06B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06BC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58D6A6DD" w14:textId="1BC96641" w:rsidR="002C06BC" w:rsidRPr="002C06BC" w:rsidRDefault="237D6F04" w:rsidP="237D6F04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237D6F04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2C06BC" w:rsidRPr="237D6F04">
              <w:rPr>
                <w:rFonts w:cs="Arial"/>
                <w:color w:val="000000" w:themeColor="text1"/>
                <w:sz w:val="18"/>
                <w:szCs w:val="18"/>
              </w:rPr>
              <w:t>ED 17 10 000 000 - Estância aduaneira de supervisão/controlo: de O para C.</w:t>
            </w:r>
          </w:p>
          <w:p w14:paraId="3DCC594E" w14:textId="77777777" w:rsidR="002C06BC" w:rsidRPr="002C06BC" w:rsidRDefault="002C06BC" w:rsidP="002C06BC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638AEA30" w14:textId="77777777" w:rsidR="002C06BC" w:rsidRPr="002C06BC" w:rsidRDefault="002C06BC" w:rsidP="002C06B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06BC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63472002" w14:textId="77777777" w:rsidR="002C06BC" w:rsidRPr="002C06BC" w:rsidRDefault="002C06BC" w:rsidP="002C06B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06BC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6DEAE18B" w:rsidR="00CE079E" w:rsidRPr="004176AD" w:rsidRDefault="002C06BC" w:rsidP="002C06BC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C06BC">
              <w:rPr>
                <w:rFonts w:cs="Arial"/>
                <w:color w:val="000000" w:themeColor="text1"/>
                <w:sz w:val="18"/>
              </w:rPr>
              <w:t xml:space="preserve">Nome:                   </w:t>
            </w:r>
            <w:r w:rsidR="002A4AE3">
              <w:rPr>
                <w:rFonts w:cs="Arial"/>
                <w:color w:val="000000" w:themeColor="text1"/>
                <w:sz w:val="18"/>
              </w:rPr>
              <w:t xml:space="preserve">          </w:t>
            </w:r>
            <w:r w:rsidRPr="002C06BC">
              <w:rPr>
                <w:rFonts w:cs="Arial"/>
                <w:color w:val="000000" w:themeColor="text1"/>
                <w:sz w:val="18"/>
              </w:rPr>
              <w:t xml:space="preserve"> de 13 05 017 000 para 13 05 016 000</w:t>
            </w:r>
          </w:p>
        </w:tc>
      </w:tr>
      <w:tr w:rsidR="00CE079E" w:rsidRPr="004176AD" w14:paraId="0C9B4901" w14:textId="77777777" w:rsidTr="237D6F04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14047F96" w14:textId="4C03307B" w:rsidR="008276C9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9556" w:history="1">
            <w:r w:rsidR="008276C9" w:rsidRPr="004752E8">
              <w:rPr>
                <w:rStyle w:val="Hiperligao"/>
                <w:noProof/>
              </w:rPr>
              <w:t>1.</w:t>
            </w:r>
            <w:r w:rsidR="008276C9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8276C9" w:rsidRPr="004752E8">
              <w:rPr>
                <w:rStyle w:val="Hiperligao"/>
                <w:noProof/>
              </w:rPr>
              <w:t>CC456A - Rejeição do Pedido – Mapeamento da Mensagem de Notificação da Rejeição do Pedido</w:t>
            </w:r>
            <w:r w:rsidR="008276C9">
              <w:rPr>
                <w:noProof/>
                <w:webHidden/>
              </w:rPr>
              <w:tab/>
            </w:r>
            <w:r w:rsidR="008276C9">
              <w:rPr>
                <w:noProof/>
                <w:webHidden/>
              </w:rPr>
              <w:fldChar w:fldCharType="begin"/>
            </w:r>
            <w:r w:rsidR="008276C9">
              <w:rPr>
                <w:noProof/>
                <w:webHidden/>
              </w:rPr>
              <w:instrText xml:space="preserve"> PAGEREF _Toc127539556 \h </w:instrText>
            </w:r>
            <w:r w:rsidR="008276C9">
              <w:rPr>
                <w:noProof/>
                <w:webHidden/>
              </w:rPr>
            </w:r>
            <w:r w:rsidR="008276C9">
              <w:rPr>
                <w:noProof/>
                <w:webHidden/>
              </w:rPr>
              <w:fldChar w:fldCharType="separate"/>
            </w:r>
            <w:r w:rsidR="008276C9">
              <w:rPr>
                <w:noProof/>
                <w:webHidden/>
              </w:rPr>
              <w:t>4</w:t>
            </w:r>
            <w:r w:rsidR="008276C9">
              <w:rPr>
                <w:noProof/>
                <w:webHidden/>
              </w:rPr>
              <w:fldChar w:fldCharType="end"/>
            </w:r>
          </w:hyperlink>
        </w:p>
        <w:p w14:paraId="0B9F4D13" w14:textId="715DB9BA" w:rsidR="008276C9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9557" w:history="1">
            <w:r w:rsidR="008276C9" w:rsidRPr="004752E8">
              <w:rPr>
                <w:rStyle w:val="Hiperligao"/>
                <w:noProof/>
              </w:rPr>
              <w:t>2.</w:t>
            </w:r>
            <w:r w:rsidR="008276C9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8276C9" w:rsidRPr="004752E8">
              <w:rPr>
                <w:rStyle w:val="Hiperligao"/>
                <w:noProof/>
              </w:rPr>
              <w:t>Legenda</w:t>
            </w:r>
            <w:r w:rsidR="008276C9">
              <w:rPr>
                <w:noProof/>
                <w:webHidden/>
              </w:rPr>
              <w:tab/>
            </w:r>
            <w:r w:rsidR="008276C9">
              <w:rPr>
                <w:noProof/>
                <w:webHidden/>
              </w:rPr>
              <w:fldChar w:fldCharType="begin"/>
            </w:r>
            <w:r w:rsidR="008276C9">
              <w:rPr>
                <w:noProof/>
                <w:webHidden/>
              </w:rPr>
              <w:instrText xml:space="preserve"> PAGEREF _Toc127539557 \h </w:instrText>
            </w:r>
            <w:r w:rsidR="008276C9">
              <w:rPr>
                <w:noProof/>
                <w:webHidden/>
              </w:rPr>
            </w:r>
            <w:r w:rsidR="008276C9">
              <w:rPr>
                <w:noProof/>
                <w:webHidden/>
              </w:rPr>
              <w:fldChar w:fldCharType="separate"/>
            </w:r>
            <w:r w:rsidR="008276C9">
              <w:rPr>
                <w:noProof/>
                <w:webHidden/>
              </w:rPr>
              <w:t>7</w:t>
            </w:r>
            <w:r w:rsidR="008276C9">
              <w:rPr>
                <w:noProof/>
                <w:webHidden/>
              </w:rPr>
              <w:fldChar w:fldCharType="end"/>
            </w:r>
          </w:hyperlink>
        </w:p>
        <w:p w14:paraId="78C582F1" w14:textId="795C927D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371886A8" w14:textId="6C1B7A8D" w:rsidR="00701B37" w:rsidRDefault="00701B37" w:rsidP="00701B37">
      <w:pPr>
        <w:rPr>
          <w:lang w:val="en-US"/>
        </w:rPr>
      </w:pPr>
    </w:p>
    <w:p w14:paraId="75395B25" w14:textId="77777777" w:rsidR="002A4AE3" w:rsidRDefault="002A4AE3" w:rsidP="00701B37">
      <w:pPr>
        <w:rPr>
          <w:lang w:val="en-US"/>
        </w:rPr>
      </w:pPr>
    </w:p>
    <w:p w14:paraId="3E5ADEA2" w14:textId="77777777" w:rsidR="002A4AE3" w:rsidRPr="00CE16A4" w:rsidRDefault="002A4AE3" w:rsidP="002A4AE3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1C19F81A" w14:textId="02731317" w:rsidR="008276C9" w:rsidRDefault="002A4AE3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9561" w:history="1">
        <w:r w:rsidR="008276C9" w:rsidRPr="00D31090">
          <w:rPr>
            <w:rStyle w:val="Hiperligao"/>
            <w:noProof/>
          </w:rPr>
          <w:t>Tabela 1 – elementos de dados da mensagem cc456a</w:t>
        </w:r>
        <w:r w:rsidR="008276C9">
          <w:rPr>
            <w:noProof/>
            <w:webHidden/>
          </w:rPr>
          <w:tab/>
        </w:r>
        <w:r w:rsidR="008276C9">
          <w:rPr>
            <w:noProof/>
            <w:webHidden/>
          </w:rPr>
          <w:fldChar w:fldCharType="begin"/>
        </w:r>
        <w:r w:rsidR="008276C9">
          <w:rPr>
            <w:noProof/>
            <w:webHidden/>
          </w:rPr>
          <w:instrText xml:space="preserve"> PAGEREF _Toc127539561 \h </w:instrText>
        </w:r>
        <w:r w:rsidR="008276C9">
          <w:rPr>
            <w:noProof/>
            <w:webHidden/>
          </w:rPr>
        </w:r>
        <w:r w:rsidR="008276C9">
          <w:rPr>
            <w:noProof/>
            <w:webHidden/>
          </w:rPr>
          <w:fldChar w:fldCharType="separate"/>
        </w:r>
        <w:r w:rsidR="008276C9">
          <w:rPr>
            <w:noProof/>
            <w:webHidden/>
          </w:rPr>
          <w:t>6</w:t>
        </w:r>
        <w:r w:rsidR="008276C9">
          <w:rPr>
            <w:noProof/>
            <w:webHidden/>
          </w:rPr>
          <w:fldChar w:fldCharType="end"/>
        </w:r>
      </w:hyperlink>
    </w:p>
    <w:p w14:paraId="0288C831" w14:textId="2B4FC408" w:rsidR="00701B37" w:rsidRPr="002A4AE3" w:rsidRDefault="002A4AE3" w:rsidP="002A4AE3">
      <w:pPr>
        <w:sectPr w:rsidR="00701B37" w:rsidRPr="002A4AE3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</w:p>
    <w:p w14:paraId="3465BC3A" w14:textId="77777777" w:rsidR="0032773A" w:rsidRDefault="0032773A" w:rsidP="0032773A">
      <w:pPr>
        <w:pStyle w:val="Ttulo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4054"/>
      <w:bookmarkStart w:id="3" w:name="_Toc127539556"/>
      <w:r>
        <w:lastRenderedPageBreak/>
        <w:t>CC456A - Rejeição do Pedido</w:t>
      </w:r>
      <w:bookmarkStart w:id="4" w:name="_Hlt55896838"/>
      <w:bookmarkEnd w:id="4"/>
      <w:r>
        <w:t xml:space="preserve"> – Mapeamento da Mensagem </w:t>
      </w:r>
      <w:bookmarkEnd w:id="0"/>
      <w:r>
        <w:t>de Notificação da Rejeição do Pedido</w:t>
      </w:r>
      <w:bookmarkEnd w:id="1"/>
      <w:bookmarkEnd w:id="2"/>
      <w:bookmarkEnd w:id="3"/>
      <w:r>
        <w:t xml:space="preserve"> </w:t>
      </w:r>
    </w:p>
    <w:p w14:paraId="50B44BD0" w14:textId="77777777" w:rsidR="00497C18" w:rsidRDefault="00497C18" w:rsidP="00497C18"/>
    <w:p w14:paraId="4B1DBF5B" w14:textId="2770EE31" w:rsidR="00DE46D4" w:rsidRDefault="0008015E" w:rsidP="004F7761">
      <w:r>
        <w:t>Mensagem de rejeição da declaração aduaneira de importação, pedido de alteração e do pedido de anulação realizados pelo Operador Económico: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2"/>
        <w:gridCol w:w="2962"/>
        <w:gridCol w:w="655"/>
        <w:gridCol w:w="894"/>
        <w:gridCol w:w="3138"/>
        <w:gridCol w:w="3634"/>
        <w:gridCol w:w="446"/>
      </w:tblGrid>
      <w:tr w:rsidR="004234E2" w:rsidRPr="007748FC" w14:paraId="0707DB42" w14:textId="77777777" w:rsidTr="00461B0F">
        <w:trPr>
          <w:trHeight w:val="709"/>
          <w:tblHeader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105617E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679F683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FF2F455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6941434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9D7F8FD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D77E38B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B6118F8" w14:textId="77777777" w:rsidR="004234E2" w:rsidRPr="007748FC" w:rsidRDefault="004234E2" w:rsidP="00461B0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748FC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4234E2" w14:paraId="322000AD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731B83" w14:textId="77777777" w:rsidR="004234E2" w:rsidRDefault="004234E2" w:rsidP="00461B0F">
            <w:pPr>
              <w:rPr>
                <w:b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F354B3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CC456A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4FDEA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DDE44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94A29B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&lt;CC456A&gt;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2EEE38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5D959" w14:textId="77777777" w:rsidR="004234E2" w:rsidRDefault="004234E2" w:rsidP="00461B0F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4234E2" w14:paraId="631154C3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6C26B" w14:textId="77777777" w:rsidR="004234E2" w:rsidRDefault="004234E2" w:rsidP="00461B0F"/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D46FB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8E94B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5AC17B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D605B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264046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7CA6A1" w14:textId="77777777" w:rsidR="004234E2" w:rsidRDefault="004234E2" w:rsidP="00461B0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234E2" w14:paraId="7EEF22A1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BAB9" w14:textId="77777777" w:rsidR="004234E2" w:rsidRDefault="004234E2" w:rsidP="00461B0F"/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04AC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46E6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CEAE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BD0F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A5BE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33D5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1BFF8201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79CB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2B9A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7808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9083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E7FA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3B5C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1496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23FC78DE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2D17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A531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40D6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2B48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4551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1E4E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3CB2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4EAC9C55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AE66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390C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71D4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9E37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99C5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E2B9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A9FA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1609340C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51C7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2485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EB5E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41F2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E815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618B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EB42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2090EBAC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6781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B413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329D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98A9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6D54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F281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012D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355B0766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DF488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8AF773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43BBEF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8DB2C3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FD541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75068A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8B380" w14:textId="77777777" w:rsidR="004234E2" w:rsidRDefault="004234E2" w:rsidP="00461B0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234E2" w14:paraId="11AA326B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BFD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AC5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ACE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B6FF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3FA3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1260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D5A0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409B46D7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DCD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6D87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9587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52CD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7EEE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3EFD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312C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2676FBE6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887D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E9D8" w14:textId="77777777" w:rsidR="004234E2" w:rsidRPr="007748FC" w:rsidRDefault="004234E2" w:rsidP="00461B0F">
            <w:pPr>
              <w:rPr>
                <w:b/>
                <w:bCs/>
                <w:color w:val="000000"/>
                <w:szCs w:val="24"/>
              </w:rPr>
            </w:pPr>
            <w:r w:rsidRPr="007748FC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D36A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8272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097C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AB1E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8C44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0C15DE3A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6F4F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11D9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9E1B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3757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F406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67D8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7EE4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6BE8CB33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120A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E199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rejeição funcional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8DDE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249D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5FE6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businessRejectionType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AB43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DF5D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67EA270B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4A41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7AA8" w14:textId="77777777" w:rsidR="004234E2" w:rsidRPr="007748FC" w:rsidRDefault="004234E2" w:rsidP="00461B0F">
            <w:pPr>
              <w:rPr>
                <w:b/>
                <w:bCs/>
                <w:color w:val="000000"/>
              </w:rPr>
            </w:pPr>
            <w:r w:rsidRPr="779659EF">
              <w:rPr>
                <w:b/>
                <w:bCs/>
                <w:color w:val="000000" w:themeColor="text1"/>
              </w:rPr>
              <w:t>Data e hora de rejeição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26BE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2B34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3E1D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rejectionDateAndTime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984F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C3E6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69F83B95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BEB2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6325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rejeição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49ED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C783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D232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rejectionCode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8754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8013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27392CF8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A56F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7927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Justificação de rejeição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A151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533B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B7C1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rejectionReason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3F3B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854A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3A93F5AA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EEBB3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25286A" w14:textId="77777777" w:rsidR="004234E2" w:rsidRPr="007748FC" w:rsidRDefault="004234E2" w:rsidP="00461B0F">
            <w:r w:rsidRPr="007748FC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7748FC"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8C440D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B5C85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94432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79D89A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76CC2" w14:textId="77777777" w:rsidR="004234E2" w:rsidRDefault="004234E2" w:rsidP="00461B0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234E2" w14:paraId="5EF91773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5486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7A63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FC6A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16D2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457E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A607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1750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25143012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58A3F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542D8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321589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710409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489E4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AA148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A1C7F" w14:textId="77777777" w:rsidR="004234E2" w:rsidRDefault="004234E2" w:rsidP="00461B0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234E2" w14:paraId="1EDEB067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E6CD" w14:textId="77777777" w:rsidR="004234E2" w:rsidRDefault="004234E2" w:rsidP="00461B0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0C29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3186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B718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169F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91D3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311A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6B508E37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1FEE" w14:textId="77777777" w:rsidR="004234E2" w:rsidRDefault="004234E2" w:rsidP="00461B0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D65D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6CA6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055A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4103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D879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5F45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43CFC50C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CBE02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2071A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974903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8C664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3FBD0C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46394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D0618" w14:textId="77777777" w:rsidR="004234E2" w:rsidRDefault="004234E2" w:rsidP="00461B0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234E2" w14:paraId="54A6E7BF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40CB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60A5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7CED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418C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391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F73F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EFFF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234E2" w14:paraId="314E63FC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699F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D6F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D88A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0F54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0A9F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80A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DCE7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234E2" w14:paraId="10AF9A25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AC3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57DD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AEFF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5444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7031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108B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915D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234E2" w14:paraId="7D2C8824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2C92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C08B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76BB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9C6E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0026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A9FE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363D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234E2" w14:paraId="49A3C027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FBFF2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236BEC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F021BD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4B23CE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96F01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432AF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93BB0" w14:textId="77777777" w:rsidR="004234E2" w:rsidRDefault="004234E2" w:rsidP="00461B0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234E2" w14:paraId="16D68F6D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83B1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E9E1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28A5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F57E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BB6A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A6C6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EEE5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67AC41DB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FFF8" w14:textId="77777777" w:rsidR="004234E2" w:rsidRDefault="004234E2" w:rsidP="00461B0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AFD9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011C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4A83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E66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DDCE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FE01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13BC0421" w14:textId="77777777" w:rsidTr="00461B0F">
        <w:trPr>
          <w:trHeight w:val="38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75210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4120B" w14:textId="77777777" w:rsidR="004234E2" w:rsidRDefault="004234E2" w:rsidP="00461B0F">
            <w:r>
              <w:rPr>
                <w:b/>
                <w:bCs/>
                <w:snapToGrid w:val="0"/>
                <w:color w:val="0000FF"/>
              </w:rPr>
              <w:t>Erro funcional</w:t>
            </w:r>
            <w:r>
              <w:t xml:space="preserve">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50EDC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7BFC0" w14:textId="77777777" w:rsidR="004234E2" w:rsidRDefault="004234E2" w:rsidP="00461B0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3FA92" w14:textId="77777777" w:rsidR="004234E2" w:rsidRDefault="004234E2" w:rsidP="00461B0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FunctionalError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0A5D4" w14:textId="77777777" w:rsidR="004234E2" w:rsidRDefault="004234E2" w:rsidP="00461B0F"/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69A58" w14:textId="77777777" w:rsidR="004234E2" w:rsidRDefault="004234E2" w:rsidP="00461B0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234E2" w14:paraId="3618C704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17AB" w14:textId="77777777" w:rsidR="004234E2" w:rsidRDefault="004234E2" w:rsidP="00461B0F"/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BF01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78EF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2E10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</w:t>
            </w:r>
            <w:proofErr w:type="gramStart"/>
            <w:r>
              <w:rPr>
                <w:color w:val="000000"/>
                <w:szCs w:val="24"/>
              </w:rPr>
              <w:t xml:space="preserve"> ..</w:t>
            </w:r>
            <w:proofErr w:type="gramEnd"/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C8FE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A66C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312A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09D57E49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A51D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4060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Apontador de erro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59A6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06AE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FEBA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errorPointer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0447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0868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3CBAE406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7DC6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0B2A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erro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3C39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3B1D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8A4D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errorCode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5962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BAEE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32D13053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906C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5BB2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Razão do erro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9B0D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FDF7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an..10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C811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errorReason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1E1F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8578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397F158C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B0ED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4698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0E88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6507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8D6B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0D79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BF5C" w14:textId="77777777" w:rsidR="004234E2" w:rsidRDefault="004234E2" w:rsidP="00461B0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234E2" w14:paraId="78885B51" w14:textId="77777777" w:rsidTr="00461B0F">
        <w:trPr>
          <w:trHeight w:val="38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6FA1" w14:textId="77777777" w:rsidR="004234E2" w:rsidRDefault="004234E2" w:rsidP="00461B0F">
            <w:pPr>
              <w:rPr>
                <w:color w:val="000000"/>
                <w:szCs w:val="24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502D" w14:textId="77777777" w:rsidR="004234E2" w:rsidRDefault="004234E2" w:rsidP="00461B0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do atributo original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9C46" w14:textId="77777777" w:rsidR="004234E2" w:rsidRDefault="004234E2" w:rsidP="00461B0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FFAD" w14:textId="77777777" w:rsidR="004234E2" w:rsidRDefault="004234E2" w:rsidP="00461B0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45F2" w14:textId="77777777" w:rsidR="004234E2" w:rsidRDefault="004234E2" w:rsidP="00461B0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originalAttributeValue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344C" w14:textId="77777777" w:rsidR="004234E2" w:rsidRDefault="004234E2" w:rsidP="00461B0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2A36" w14:textId="77777777" w:rsidR="004234E2" w:rsidRDefault="004234E2" w:rsidP="002A4AE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326E91C3" w14:textId="551EB575" w:rsidR="004234E2" w:rsidRDefault="002A4AE3" w:rsidP="002A4AE3">
      <w:pPr>
        <w:pStyle w:val="Legenda"/>
        <w:jc w:val="center"/>
      </w:pPr>
      <w:bookmarkStart w:id="5" w:name="_Toc12753956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cc456a</w:t>
      </w:r>
      <w:bookmarkEnd w:id="5"/>
    </w:p>
    <w:p w14:paraId="5A3F5A64" w14:textId="7C0AF31E" w:rsidR="00043B3E" w:rsidRDefault="00043B3E" w:rsidP="004F7761">
      <w:pPr>
        <w:sectPr w:rsidR="00043B3E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6" w:name="_Toc107238333"/>
      <w:bookmarkStart w:id="7" w:name="_Toc127539557"/>
      <w:r w:rsidRPr="00C35F7D">
        <w:lastRenderedPageBreak/>
        <w:t>Legenda</w:t>
      </w:r>
      <w:bookmarkEnd w:id="6"/>
      <w:bookmarkEnd w:id="7"/>
    </w:p>
    <w:p w14:paraId="432772F6" w14:textId="77777777" w:rsidR="002A4AE3" w:rsidRDefault="002A4AE3" w:rsidP="002A4AE3">
      <w:pPr>
        <w:spacing w:before="120" w:after="0" w:line="360" w:lineRule="auto"/>
        <w:ind w:left="357"/>
        <w:rPr>
          <w:b/>
        </w:rPr>
      </w:pPr>
    </w:p>
    <w:p w14:paraId="64E0A866" w14:textId="5DF2B570" w:rsidR="00F61A06" w:rsidRDefault="00F61A06" w:rsidP="00F61A06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19A94545" w14:textId="77777777" w:rsidR="00F61A06" w:rsidRPr="004E460D" w:rsidRDefault="00F61A06" w:rsidP="00F61A06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0DD33758" w14:textId="77777777" w:rsidR="00F61A06" w:rsidRDefault="00F61A06" w:rsidP="00F61A06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7AFEE52F" w14:textId="77777777" w:rsidR="00F61A06" w:rsidRDefault="00F61A06" w:rsidP="00F61A06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1FAB4173" w14:textId="77777777" w:rsidR="00F61A06" w:rsidRDefault="00F61A06" w:rsidP="00F61A06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7FA988C" w14:textId="77777777" w:rsidR="00F61A06" w:rsidRDefault="00F61A06" w:rsidP="00F61A06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33BAD614" w14:textId="77777777" w:rsidR="00F61A06" w:rsidRDefault="00F61A06" w:rsidP="00F61A06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21B37EFB" w14:textId="77777777" w:rsidR="00F61A06" w:rsidRDefault="00F61A06" w:rsidP="00F61A06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7E1B221F" w14:textId="77777777" w:rsidR="00F61A06" w:rsidRDefault="00F61A06" w:rsidP="00F61A06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71F8EF47" w14:textId="77777777" w:rsidR="00F61A06" w:rsidRDefault="00F61A06" w:rsidP="00F61A06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760065E9" w14:textId="77777777" w:rsidR="00F61A06" w:rsidRDefault="00F61A06" w:rsidP="00F61A06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085283E0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6099CEF6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07A5A21D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7848F7D7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2258F3FC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4994CE35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6CB7A1EA" w14:textId="77777777" w:rsidR="00F61A06" w:rsidRDefault="00F61A06" w:rsidP="00F61A06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5BCB85F7" w14:textId="77777777" w:rsidR="00F61A06" w:rsidRDefault="00F61A06" w:rsidP="00F61A06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8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29DF4D97" w14:textId="77777777" w:rsidR="00F61A06" w:rsidRPr="00FC5BE3" w:rsidRDefault="00F61A06" w:rsidP="00F61A06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76B0732B" w14:textId="77777777" w:rsidR="00F61A06" w:rsidRPr="00FC5BE3" w:rsidRDefault="00F61A06" w:rsidP="00F61A06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A3F263D" w14:textId="77777777" w:rsidR="00F61A06" w:rsidRPr="00FC5BE3" w:rsidRDefault="00F61A06" w:rsidP="00F61A06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13AAE87A" w14:textId="77777777" w:rsidR="00F61A06" w:rsidRPr="00FC5BE3" w:rsidRDefault="00F61A06" w:rsidP="00F61A06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EA53C88" w14:textId="77777777" w:rsidR="00F61A06" w:rsidRDefault="00F61A06" w:rsidP="00F61A06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Pr="7710FFF4">
        <w:rPr>
          <w:b/>
          <w:bCs/>
        </w:rPr>
        <w:t>CC456A</w:t>
      </w:r>
      <w:r>
        <w:t>&gt; tem profundidade 1. Os elementos &lt;</w:t>
      </w:r>
      <w:proofErr w:type="spellStart"/>
      <w:r w:rsidRPr="7710FFF4">
        <w:rPr>
          <w:b/>
          <w:bCs/>
        </w:rPr>
        <w:t>messageHeader</w:t>
      </w:r>
      <w:proofErr w:type="spellEnd"/>
      <w:r>
        <w:t>&gt; e &lt;</w:t>
      </w:r>
      <w:proofErr w:type="spellStart"/>
      <w:r w:rsidRPr="7710FFF4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7710FFF4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7710FFF4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8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7586A" w14:textId="77777777" w:rsidR="00D80872" w:rsidRDefault="00D80872" w:rsidP="00E91D07">
      <w:pPr>
        <w:spacing w:after="0" w:line="240" w:lineRule="auto"/>
      </w:pPr>
      <w:r>
        <w:separator/>
      </w:r>
    </w:p>
  </w:endnote>
  <w:endnote w:type="continuationSeparator" w:id="0">
    <w:p w14:paraId="4CDE34FC" w14:textId="77777777" w:rsidR="00D80872" w:rsidRDefault="00D80872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4AA7291F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AC32DDB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75C7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0A9AF521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D15B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7E9DBA47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3E58A1FE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A4AE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6C23F396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D521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0BB76240">
            <v:shapetype id="_x0000_t202" coordsize="21600,21600" o:spt="202" path="m,l,21600r21600,l21600,xe" w14:anchorId="27CE20EE">
              <v:stroke joinstyle="miter"/>
              <v:path gradientshapeok="t" o:connecttype="rect"/>
            </v:shapetype>
            <v:shape id="Text Box 1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>
              <v:textbox style="layout-flow:vertical;mso-layout-flow-alt:bottom-to-top" inset="0,0,0,0">
                <w:txbxContent>
                  <w:p w:rsidRPr="001C4222" w:rsidR="000D7F24" w:rsidP="000D7F24" w:rsidRDefault="000D7F24" w14:paraId="665BB5D5" w14:textId="77777777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4A302A87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46C4FCA5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A4AE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54B4D564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D521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C9FE538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29B08CE5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D521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4A2F4815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A4AE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23D2280E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59FA3A12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D521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79071CEF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A4AE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6599D" w14:paraId="20135991" w14:textId="77777777" w:rsidTr="00D332F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2DA4AE" w14:textId="5D313577" w:rsidR="00B6599D" w:rsidRPr="006140E6" w:rsidRDefault="00B6599D" w:rsidP="00B6599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8"/>
            </w:rPr>
            <w:instrText>7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5D52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6599D" w14:paraId="643189EC" w14:textId="77777777" w:rsidTr="00D332FA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15FC58D" w14:textId="77777777" w:rsidR="00B6599D" w:rsidRDefault="00B6599D" w:rsidP="00B6599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2A7CB3" w14:textId="699F30A7" w:rsidR="00B6599D" w:rsidRDefault="00B6599D" w:rsidP="00B6599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2A4AE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2FECDFF" w14:textId="6296DCC3" w:rsidR="00B6599D" w:rsidRPr="002A1562" w:rsidRDefault="00B6599D" w:rsidP="00B6599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D521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49D17" w14:textId="77777777" w:rsidR="00D80872" w:rsidRDefault="00D80872" w:rsidP="00E91D07">
      <w:pPr>
        <w:spacing w:after="0" w:line="240" w:lineRule="auto"/>
      </w:pPr>
      <w:r>
        <w:separator/>
      </w:r>
    </w:p>
  </w:footnote>
  <w:footnote w:type="continuationSeparator" w:id="0">
    <w:p w14:paraId="3AD86F07" w14:textId="77777777" w:rsidR="00D80872" w:rsidRDefault="00D80872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5039963E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2C06BC">
            <w:rPr>
              <w:rFonts w:eastAsia="Adobe Heiti Std R" w:cs="Arial"/>
              <w:color w:val="7F7F7F"/>
            </w:rPr>
            <w:t>Guia XML - Mensagem CC456A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1C0B53D4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2A4AE3">
      <w:rPr>
        <w:rFonts w:eastAsia="Adobe Heiti Std R" w:cs="Arial"/>
        <w:color w:val="7F7F7F"/>
      </w:rPr>
      <w:t>Guia XML - Mensagem CC456A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66A7E51B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A4AE3">
      <w:rPr>
        <w:rFonts w:eastAsia="Adobe Heiti Std R" w:cs="Arial"/>
        <w:color w:val="7F7F7F"/>
      </w:rPr>
      <w:t>Guia XML - Mensagem CC456A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158D07C8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2A4AE3">
            <w:rPr>
              <w:rFonts w:eastAsia="Adobe Heiti Std R" w:cs="Arial"/>
              <w:color w:val="7F7F7F"/>
            </w:rPr>
            <w:t>Guia XML - Mensagem CC456A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558DEEBF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A4AE3">
      <w:rPr>
        <w:rFonts w:eastAsia="Adobe Heiti Std R" w:cs="Arial"/>
        <w:color w:val="7F7F7F"/>
      </w:rPr>
      <w:t>Guia XML - Mensagem CC456A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17A30855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A4AE3">
      <w:rPr>
        <w:rFonts w:eastAsia="Adobe Heiti Std R" w:cs="Arial"/>
        <w:color w:val="7F7F7F"/>
      </w:rPr>
      <w:t>Guia XML - Mensagem CC456A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1EDFC900"/>
    <w:multiLevelType w:val="hybridMultilevel"/>
    <w:tmpl w:val="633EAE32"/>
    <w:lvl w:ilvl="0" w:tplc="4B14A2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916E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67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FE1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56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2E20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3CE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9E5E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EE91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BB066CC"/>
    <w:multiLevelType w:val="hybridMultilevel"/>
    <w:tmpl w:val="78D4FA0C"/>
    <w:lvl w:ilvl="0" w:tplc="5D32CD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1427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0AA5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C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D4EE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424C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905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4F1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D0F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5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077634">
    <w:abstractNumId w:val="17"/>
  </w:num>
  <w:num w:numId="2" w16cid:durableId="1924990066">
    <w:abstractNumId w:val="14"/>
  </w:num>
  <w:num w:numId="3" w16cid:durableId="1740127503">
    <w:abstractNumId w:val="25"/>
  </w:num>
  <w:num w:numId="4" w16cid:durableId="1916090744">
    <w:abstractNumId w:val="16"/>
  </w:num>
  <w:num w:numId="5" w16cid:durableId="407653749">
    <w:abstractNumId w:val="25"/>
  </w:num>
  <w:num w:numId="6" w16cid:durableId="1140926260">
    <w:abstractNumId w:val="16"/>
  </w:num>
  <w:num w:numId="7" w16cid:durableId="1563710658">
    <w:abstractNumId w:val="25"/>
  </w:num>
  <w:num w:numId="8" w16cid:durableId="1221674597">
    <w:abstractNumId w:val="16"/>
  </w:num>
  <w:num w:numId="9" w16cid:durableId="2100249092">
    <w:abstractNumId w:val="20"/>
  </w:num>
  <w:num w:numId="10" w16cid:durableId="1742219413">
    <w:abstractNumId w:val="33"/>
  </w:num>
  <w:num w:numId="11" w16cid:durableId="1752387642">
    <w:abstractNumId w:val="15"/>
  </w:num>
  <w:num w:numId="12" w16cid:durableId="587661404">
    <w:abstractNumId w:val="13"/>
  </w:num>
  <w:num w:numId="13" w16cid:durableId="2115129860">
    <w:abstractNumId w:val="26"/>
  </w:num>
  <w:num w:numId="14" w16cid:durableId="888372608">
    <w:abstractNumId w:val="29"/>
  </w:num>
  <w:num w:numId="15" w16cid:durableId="1377584123">
    <w:abstractNumId w:val="18"/>
  </w:num>
  <w:num w:numId="16" w16cid:durableId="74860010">
    <w:abstractNumId w:val="18"/>
    <w:lvlOverride w:ilvl="0">
      <w:startOverride w:val="1"/>
    </w:lvlOverride>
  </w:num>
  <w:num w:numId="17" w16cid:durableId="348609990">
    <w:abstractNumId w:val="22"/>
  </w:num>
  <w:num w:numId="18" w16cid:durableId="1725443938">
    <w:abstractNumId w:val="31"/>
  </w:num>
  <w:num w:numId="19" w16cid:durableId="1860318410">
    <w:abstractNumId w:val="32"/>
  </w:num>
  <w:num w:numId="20" w16cid:durableId="1075709663">
    <w:abstractNumId w:val="19"/>
  </w:num>
  <w:num w:numId="21" w16cid:durableId="1705590259">
    <w:abstractNumId w:val="22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2"/>
  </w:num>
  <w:num w:numId="23" w16cid:durableId="1166483133">
    <w:abstractNumId w:val="22"/>
  </w:num>
  <w:num w:numId="24" w16cid:durableId="1475024564">
    <w:abstractNumId w:val="22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8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1"/>
    <w:lvlOverride w:ilvl="0">
      <w:startOverride w:val="1"/>
    </w:lvlOverride>
  </w:num>
  <w:num w:numId="38" w16cid:durableId="1614701665">
    <w:abstractNumId w:val="24"/>
  </w:num>
  <w:num w:numId="39" w16cid:durableId="852303945">
    <w:abstractNumId w:val="10"/>
  </w:num>
  <w:num w:numId="40" w16cid:durableId="1126774120">
    <w:abstractNumId w:val="12"/>
  </w:num>
  <w:num w:numId="41" w16cid:durableId="377970344">
    <w:abstractNumId w:val="30"/>
  </w:num>
  <w:num w:numId="42" w16cid:durableId="1159348061">
    <w:abstractNumId w:val="11"/>
  </w:num>
  <w:num w:numId="43" w16cid:durableId="211879574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43B3E"/>
    <w:rsid w:val="00063BDB"/>
    <w:rsid w:val="00076727"/>
    <w:rsid w:val="00076CB4"/>
    <w:rsid w:val="0008015E"/>
    <w:rsid w:val="00081CEF"/>
    <w:rsid w:val="000D12ED"/>
    <w:rsid w:val="000D733E"/>
    <w:rsid w:val="000D7F24"/>
    <w:rsid w:val="000E00D5"/>
    <w:rsid w:val="000F3CF8"/>
    <w:rsid w:val="00104A87"/>
    <w:rsid w:val="00106546"/>
    <w:rsid w:val="00107319"/>
    <w:rsid w:val="00161C5E"/>
    <w:rsid w:val="00162461"/>
    <w:rsid w:val="001703D5"/>
    <w:rsid w:val="0017683D"/>
    <w:rsid w:val="00187135"/>
    <w:rsid w:val="00194543"/>
    <w:rsid w:val="001D45CB"/>
    <w:rsid w:val="001E2B12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AE3"/>
    <w:rsid w:val="002A4F1E"/>
    <w:rsid w:val="002C06BC"/>
    <w:rsid w:val="002C6D70"/>
    <w:rsid w:val="002D637F"/>
    <w:rsid w:val="002D7563"/>
    <w:rsid w:val="002E20F9"/>
    <w:rsid w:val="002F22A2"/>
    <w:rsid w:val="002F4184"/>
    <w:rsid w:val="0031602F"/>
    <w:rsid w:val="0032284D"/>
    <w:rsid w:val="0032773A"/>
    <w:rsid w:val="00342441"/>
    <w:rsid w:val="00351A32"/>
    <w:rsid w:val="00351E87"/>
    <w:rsid w:val="00394F2A"/>
    <w:rsid w:val="003C4F42"/>
    <w:rsid w:val="003C564E"/>
    <w:rsid w:val="003D4069"/>
    <w:rsid w:val="003D514A"/>
    <w:rsid w:val="003E4E52"/>
    <w:rsid w:val="003E5945"/>
    <w:rsid w:val="0041247B"/>
    <w:rsid w:val="004171EB"/>
    <w:rsid w:val="004176AD"/>
    <w:rsid w:val="0042317F"/>
    <w:rsid w:val="004234E2"/>
    <w:rsid w:val="004262C1"/>
    <w:rsid w:val="0044052D"/>
    <w:rsid w:val="0044425F"/>
    <w:rsid w:val="004450D3"/>
    <w:rsid w:val="00457A45"/>
    <w:rsid w:val="004601D4"/>
    <w:rsid w:val="00495F1C"/>
    <w:rsid w:val="00497C18"/>
    <w:rsid w:val="004A7982"/>
    <w:rsid w:val="004B0153"/>
    <w:rsid w:val="004C00AB"/>
    <w:rsid w:val="004C52E7"/>
    <w:rsid w:val="004F7761"/>
    <w:rsid w:val="00500777"/>
    <w:rsid w:val="0051731A"/>
    <w:rsid w:val="00535142"/>
    <w:rsid w:val="005440CB"/>
    <w:rsid w:val="00553292"/>
    <w:rsid w:val="00557F64"/>
    <w:rsid w:val="00570095"/>
    <w:rsid w:val="00570206"/>
    <w:rsid w:val="005B2467"/>
    <w:rsid w:val="005C7416"/>
    <w:rsid w:val="005D521F"/>
    <w:rsid w:val="005E35CB"/>
    <w:rsid w:val="005E7485"/>
    <w:rsid w:val="005F2390"/>
    <w:rsid w:val="006140E6"/>
    <w:rsid w:val="006333EF"/>
    <w:rsid w:val="00635CF9"/>
    <w:rsid w:val="00640F66"/>
    <w:rsid w:val="00640F89"/>
    <w:rsid w:val="0065180E"/>
    <w:rsid w:val="00651CED"/>
    <w:rsid w:val="0065427D"/>
    <w:rsid w:val="0066157D"/>
    <w:rsid w:val="00670C17"/>
    <w:rsid w:val="00675706"/>
    <w:rsid w:val="0068164B"/>
    <w:rsid w:val="006938FA"/>
    <w:rsid w:val="006A2AFC"/>
    <w:rsid w:val="006C6BCD"/>
    <w:rsid w:val="006D15B3"/>
    <w:rsid w:val="006E3521"/>
    <w:rsid w:val="00701B37"/>
    <w:rsid w:val="00707867"/>
    <w:rsid w:val="00712696"/>
    <w:rsid w:val="00715D8F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E02DD"/>
    <w:rsid w:val="007E6B37"/>
    <w:rsid w:val="008125B7"/>
    <w:rsid w:val="008276C9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610C7"/>
    <w:rsid w:val="00967C73"/>
    <w:rsid w:val="00970E2A"/>
    <w:rsid w:val="009911FD"/>
    <w:rsid w:val="009A2D75"/>
    <w:rsid w:val="009A3DA7"/>
    <w:rsid w:val="009C1817"/>
    <w:rsid w:val="009D427B"/>
    <w:rsid w:val="009F10B7"/>
    <w:rsid w:val="00A02924"/>
    <w:rsid w:val="00A074F1"/>
    <w:rsid w:val="00A12590"/>
    <w:rsid w:val="00A4106B"/>
    <w:rsid w:val="00A41D97"/>
    <w:rsid w:val="00A42DDC"/>
    <w:rsid w:val="00A432B1"/>
    <w:rsid w:val="00A62A10"/>
    <w:rsid w:val="00A63C0A"/>
    <w:rsid w:val="00A816BF"/>
    <w:rsid w:val="00A9321F"/>
    <w:rsid w:val="00A9484F"/>
    <w:rsid w:val="00AB77E2"/>
    <w:rsid w:val="00AC2767"/>
    <w:rsid w:val="00AE5EA5"/>
    <w:rsid w:val="00AE66F6"/>
    <w:rsid w:val="00AF46CA"/>
    <w:rsid w:val="00B00D65"/>
    <w:rsid w:val="00B25815"/>
    <w:rsid w:val="00B35A7E"/>
    <w:rsid w:val="00B450BB"/>
    <w:rsid w:val="00B46756"/>
    <w:rsid w:val="00B50E21"/>
    <w:rsid w:val="00B56BD1"/>
    <w:rsid w:val="00B6599D"/>
    <w:rsid w:val="00B74B66"/>
    <w:rsid w:val="00B82705"/>
    <w:rsid w:val="00B8381D"/>
    <w:rsid w:val="00B86E26"/>
    <w:rsid w:val="00BA4519"/>
    <w:rsid w:val="00BF5281"/>
    <w:rsid w:val="00C10919"/>
    <w:rsid w:val="00C22067"/>
    <w:rsid w:val="00C46A7C"/>
    <w:rsid w:val="00C674AB"/>
    <w:rsid w:val="00C80B39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13D6"/>
    <w:rsid w:val="00CB33AA"/>
    <w:rsid w:val="00CC07C7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5C7F"/>
    <w:rsid w:val="00D77210"/>
    <w:rsid w:val="00D80872"/>
    <w:rsid w:val="00D9650A"/>
    <w:rsid w:val="00DB2B82"/>
    <w:rsid w:val="00DB4315"/>
    <w:rsid w:val="00DB72F5"/>
    <w:rsid w:val="00DD7AB0"/>
    <w:rsid w:val="00DE46D4"/>
    <w:rsid w:val="00E25666"/>
    <w:rsid w:val="00E456FA"/>
    <w:rsid w:val="00E61DE2"/>
    <w:rsid w:val="00E705E7"/>
    <w:rsid w:val="00E7176A"/>
    <w:rsid w:val="00E91D07"/>
    <w:rsid w:val="00EB34DE"/>
    <w:rsid w:val="00EC53D6"/>
    <w:rsid w:val="00F25FEE"/>
    <w:rsid w:val="00F47A45"/>
    <w:rsid w:val="00F609B3"/>
    <w:rsid w:val="00F61A06"/>
    <w:rsid w:val="00F61D5F"/>
    <w:rsid w:val="00F67034"/>
    <w:rsid w:val="00F71AF3"/>
    <w:rsid w:val="00F74467"/>
    <w:rsid w:val="00F90C8F"/>
    <w:rsid w:val="00F921A8"/>
    <w:rsid w:val="00F924B6"/>
    <w:rsid w:val="00FA40B5"/>
    <w:rsid w:val="00FD1456"/>
    <w:rsid w:val="00FD5694"/>
    <w:rsid w:val="00FF0E0F"/>
    <w:rsid w:val="00FF641D"/>
    <w:rsid w:val="1029B62B"/>
    <w:rsid w:val="1466B9D1"/>
    <w:rsid w:val="237D6F04"/>
    <w:rsid w:val="4D8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42628-6736-452C-B092-8EA72F1545D2}"/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2</TotalTime>
  <Pages>7</Pages>
  <Words>745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112</cp:revision>
  <cp:lastPrinted>2018-04-12T08:26:00Z</cp:lastPrinted>
  <dcterms:created xsi:type="dcterms:W3CDTF">2023-02-02T09:29:00Z</dcterms:created>
  <dcterms:modified xsi:type="dcterms:W3CDTF">2023-02-27T16:12:00Z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CC456A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